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5E343AD0" w:rsidR="008D712F" w:rsidRPr="008D712F" w:rsidRDefault="00A717A9" w:rsidP="008D712F">
      <w:pPr>
        <w:pStyle w:val="Titel"/>
        <w:rPr>
          <w:sz w:val="36"/>
          <w:szCs w:val="28"/>
        </w:rPr>
      </w:pPr>
      <w:r w:rsidRPr="00A717A9">
        <w:rPr>
          <w:sz w:val="36"/>
          <w:szCs w:val="28"/>
        </w:rPr>
        <w:t>Stakeholderanalyse</w:t>
      </w:r>
    </w:p>
    <w:tbl>
      <w:tblPr>
        <w:tblW w:w="151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608"/>
        <w:gridCol w:w="3132"/>
        <w:gridCol w:w="3132"/>
        <w:gridCol w:w="3132"/>
        <w:gridCol w:w="3132"/>
      </w:tblGrid>
      <w:tr w:rsidR="00B857B7" w:rsidRPr="00073C48" w14:paraId="7C478C48" w14:textId="77777777" w:rsidTr="00B857B7">
        <w:trPr>
          <w:cantSplit/>
          <w:tblHeader/>
        </w:trPr>
        <w:tc>
          <w:tcPr>
            <w:tcW w:w="2608" w:type="dxa"/>
            <w:shd w:val="clear" w:color="auto" w:fill="707173"/>
            <w:vAlign w:val="center"/>
          </w:tcPr>
          <w:p w14:paraId="302DFB55" w14:textId="77777777" w:rsidR="00B857B7" w:rsidRPr="00073C48" w:rsidRDefault="00B857B7" w:rsidP="000B7016">
            <w:pPr>
              <w:pStyle w:val="Tabelle-berschriftW"/>
            </w:pPr>
            <w:r w:rsidRPr="00073C48">
              <w:t>Stakeholder</w:t>
            </w:r>
          </w:p>
        </w:tc>
        <w:tc>
          <w:tcPr>
            <w:tcW w:w="3132" w:type="dxa"/>
            <w:shd w:val="clear" w:color="auto" w:fill="707173"/>
            <w:vAlign w:val="center"/>
          </w:tcPr>
          <w:p w14:paraId="6F0FB1B6" w14:textId="77777777" w:rsidR="00B857B7" w:rsidRPr="00073C48" w:rsidRDefault="00B857B7" w:rsidP="000B7016">
            <w:pPr>
              <w:pStyle w:val="Tabelle-berschriftW"/>
            </w:pPr>
            <w:r w:rsidRPr="00073C48">
              <w:t>Einfluss</w:t>
            </w:r>
          </w:p>
        </w:tc>
        <w:tc>
          <w:tcPr>
            <w:tcW w:w="3132" w:type="dxa"/>
            <w:shd w:val="clear" w:color="auto" w:fill="707173"/>
            <w:vAlign w:val="center"/>
          </w:tcPr>
          <w:p w14:paraId="4821780C" w14:textId="77777777" w:rsidR="00B857B7" w:rsidRPr="00073C48" w:rsidRDefault="00B857B7" w:rsidP="000B7016">
            <w:pPr>
              <w:pStyle w:val="Tabelle-berschriftW"/>
            </w:pPr>
            <w:r w:rsidRPr="00073C48">
              <w:t>Einstellung</w:t>
            </w:r>
          </w:p>
        </w:tc>
        <w:tc>
          <w:tcPr>
            <w:tcW w:w="3132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4707319C" w14:textId="77777777" w:rsidR="00B857B7" w:rsidRPr="00073C48" w:rsidRDefault="00B857B7" w:rsidP="000B7016">
            <w:pPr>
              <w:pStyle w:val="Tabelle-berschriftW"/>
            </w:pPr>
            <w:r w:rsidRPr="00073C48">
              <w:t>Bekannt</w:t>
            </w:r>
            <w:r>
              <w:t xml:space="preserve">e </w:t>
            </w:r>
            <w:r w:rsidRPr="00073C48">
              <w:t>Interessen</w:t>
            </w:r>
          </w:p>
        </w:tc>
        <w:tc>
          <w:tcPr>
            <w:tcW w:w="3132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7A0711EC" w14:textId="77777777" w:rsidR="00B857B7" w:rsidRPr="00073C48" w:rsidRDefault="00B857B7" w:rsidP="000B7016">
            <w:pPr>
              <w:pStyle w:val="Tabelle-berschriftW"/>
            </w:pPr>
            <w:r w:rsidRPr="00073C48">
              <w:t>Vermutet</w:t>
            </w:r>
            <w:r>
              <w:t xml:space="preserve">e </w:t>
            </w:r>
            <w:r w:rsidRPr="00073C48">
              <w:t>Interessen</w:t>
            </w:r>
          </w:p>
        </w:tc>
      </w:tr>
      <w:tr w:rsidR="00B857B7" w:rsidRPr="00073C48" w14:paraId="54DF36BD" w14:textId="77777777" w:rsidTr="00B857B7">
        <w:trPr>
          <w:cantSplit/>
          <w:trHeight w:val="1020"/>
        </w:trPr>
        <w:tc>
          <w:tcPr>
            <w:tcW w:w="2608" w:type="dxa"/>
            <w:shd w:val="clear" w:color="auto" w:fill="ECEDED"/>
          </w:tcPr>
          <w:p w14:paraId="5FDDA89B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559A254A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15955FB4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tcBorders>
              <w:top w:val="single" w:sz="8" w:space="0" w:color="87888A"/>
            </w:tcBorders>
            <w:shd w:val="clear" w:color="auto" w:fill="ECEDED"/>
          </w:tcPr>
          <w:p w14:paraId="1E852B5F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tcBorders>
              <w:top w:val="single" w:sz="8" w:space="0" w:color="87888A"/>
            </w:tcBorders>
            <w:shd w:val="clear" w:color="auto" w:fill="ECEDED"/>
          </w:tcPr>
          <w:p w14:paraId="75DDB114" w14:textId="77777777" w:rsidR="00B857B7" w:rsidRPr="00073C48" w:rsidRDefault="00B857B7" w:rsidP="000B7016">
            <w:pPr>
              <w:pStyle w:val="Tabelle-Standard"/>
            </w:pPr>
          </w:p>
        </w:tc>
      </w:tr>
      <w:tr w:rsidR="00B857B7" w:rsidRPr="00073C48" w14:paraId="18FF9615" w14:textId="77777777" w:rsidTr="00B857B7">
        <w:trPr>
          <w:cantSplit/>
          <w:trHeight w:val="1020"/>
        </w:trPr>
        <w:tc>
          <w:tcPr>
            <w:tcW w:w="2608" w:type="dxa"/>
          </w:tcPr>
          <w:p w14:paraId="1243CED9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</w:tcPr>
          <w:p w14:paraId="4E631AAC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</w:tcPr>
          <w:p w14:paraId="4B030908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</w:tcPr>
          <w:p w14:paraId="4E7E5BDC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</w:tcPr>
          <w:p w14:paraId="6096EC99" w14:textId="77777777" w:rsidR="00B857B7" w:rsidRPr="00073C48" w:rsidRDefault="00B857B7" w:rsidP="000B7016">
            <w:pPr>
              <w:pStyle w:val="Tabelle-Standard"/>
            </w:pPr>
          </w:p>
        </w:tc>
      </w:tr>
      <w:tr w:rsidR="00B857B7" w:rsidRPr="00073C48" w14:paraId="45D98441" w14:textId="77777777" w:rsidTr="00B857B7">
        <w:trPr>
          <w:cantSplit/>
          <w:trHeight w:val="1020"/>
        </w:trPr>
        <w:tc>
          <w:tcPr>
            <w:tcW w:w="2608" w:type="dxa"/>
            <w:shd w:val="clear" w:color="auto" w:fill="ECEDED"/>
          </w:tcPr>
          <w:p w14:paraId="202D57B5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068A7773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09152F34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0CC088C1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514B03B1" w14:textId="77777777" w:rsidR="00B857B7" w:rsidRPr="00073C48" w:rsidRDefault="00B857B7" w:rsidP="000B7016">
            <w:pPr>
              <w:pStyle w:val="Tabelle-Standard"/>
            </w:pPr>
          </w:p>
        </w:tc>
      </w:tr>
      <w:tr w:rsidR="00B857B7" w:rsidRPr="00073C48" w14:paraId="67C045CA" w14:textId="77777777" w:rsidTr="00B857B7">
        <w:trPr>
          <w:cantSplit/>
          <w:trHeight w:val="1020"/>
        </w:trPr>
        <w:tc>
          <w:tcPr>
            <w:tcW w:w="2608" w:type="dxa"/>
            <w:shd w:val="clear" w:color="auto" w:fill="auto"/>
          </w:tcPr>
          <w:p w14:paraId="44B37B1E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</w:tcPr>
          <w:p w14:paraId="34870F02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</w:tcPr>
          <w:p w14:paraId="3C5782CA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044148AB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578D6DF5" w14:textId="77777777" w:rsidR="00B857B7" w:rsidRPr="00073C48" w:rsidRDefault="00B857B7" w:rsidP="000B7016">
            <w:pPr>
              <w:pStyle w:val="Tabelle-Standard"/>
            </w:pPr>
          </w:p>
        </w:tc>
      </w:tr>
      <w:tr w:rsidR="00B857B7" w:rsidRPr="00073C48" w14:paraId="220A97F4" w14:textId="77777777" w:rsidTr="00B857B7">
        <w:trPr>
          <w:cantSplit/>
          <w:trHeight w:val="1020"/>
        </w:trPr>
        <w:tc>
          <w:tcPr>
            <w:tcW w:w="2608" w:type="dxa"/>
            <w:shd w:val="clear" w:color="auto" w:fill="ECEDED"/>
          </w:tcPr>
          <w:p w14:paraId="564244E7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475A28AF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68D7A873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34662CAE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4ECCCE13" w14:textId="77777777" w:rsidR="00B857B7" w:rsidRPr="00073C48" w:rsidRDefault="00B857B7" w:rsidP="000B7016">
            <w:pPr>
              <w:pStyle w:val="Tabelle-Standard"/>
            </w:pPr>
          </w:p>
        </w:tc>
      </w:tr>
      <w:tr w:rsidR="00B857B7" w:rsidRPr="00073C48" w14:paraId="1A24E1E6" w14:textId="77777777" w:rsidTr="00B857B7">
        <w:trPr>
          <w:cantSplit/>
          <w:trHeight w:val="1020"/>
        </w:trPr>
        <w:tc>
          <w:tcPr>
            <w:tcW w:w="2608" w:type="dxa"/>
            <w:shd w:val="clear" w:color="auto" w:fill="auto"/>
          </w:tcPr>
          <w:p w14:paraId="0B743872" w14:textId="77777777" w:rsidR="00B857B7" w:rsidRPr="00073C48" w:rsidRDefault="00B857B7" w:rsidP="000B7016">
            <w:pPr>
              <w:pStyle w:val="Tabellezentriert"/>
            </w:pPr>
          </w:p>
        </w:tc>
        <w:tc>
          <w:tcPr>
            <w:tcW w:w="3132" w:type="dxa"/>
          </w:tcPr>
          <w:p w14:paraId="04A627DD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</w:tcPr>
          <w:p w14:paraId="7553F078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303D2BB9" w14:textId="77777777" w:rsidR="00B857B7" w:rsidRPr="00073C48" w:rsidRDefault="00B857B7" w:rsidP="000B7016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35C32310" w14:textId="77777777" w:rsidR="00B857B7" w:rsidRPr="00073C48" w:rsidRDefault="00B857B7" w:rsidP="000B7016">
            <w:pPr>
              <w:pStyle w:val="Tabelle-Standard"/>
            </w:pPr>
          </w:p>
        </w:tc>
      </w:tr>
    </w:tbl>
    <w:p w14:paraId="2EE6B5F7" w14:textId="77777777" w:rsidR="00927970" w:rsidRDefault="00927970" w:rsidP="008D712F"/>
    <w:sectPr w:rsidR="00927970" w:rsidSect="00A71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2948" w:right="567" w:bottom="1134" w:left="1134" w:header="567" w:footer="567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A035" w14:textId="77777777" w:rsidR="00734C11" w:rsidRDefault="00734C11" w:rsidP="00795E78">
      <w:r>
        <w:separator/>
      </w:r>
    </w:p>
    <w:p w14:paraId="13E6DB5C" w14:textId="77777777" w:rsidR="00734C11" w:rsidRDefault="00734C11" w:rsidP="00795E78"/>
    <w:p w14:paraId="1A7A248D" w14:textId="77777777" w:rsidR="00734C11" w:rsidRDefault="00734C11" w:rsidP="00795E78"/>
    <w:p w14:paraId="5AD8FDAD" w14:textId="77777777" w:rsidR="00734C11" w:rsidRDefault="00734C11" w:rsidP="00795E78"/>
    <w:p w14:paraId="5188C87D" w14:textId="77777777" w:rsidR="00734C11" w:rsidRDefault="00734C11" w:rsidP="00795E78"/>
  </w:endnote>
  <w:endnote w:type="continuationSeparator" w:id="0">
    <w:p w14:paraId="5D3657DF" w14:textId="77777777" w:rsidR="00734C11" w:rsidRDefault="00734C11" w:rsidP="00795E78">
      <w:r>
        <w:continuationSeparator/>
      </w:r>
    </w:p>
    <w:p w14:paraId="08D5DD28" w14:textId="77777777" w:rsidR="00734C11" w:rsidRDefault="00734C11" w:rsidP="00795E78"/>
    <w:p w14:paraId="0F920487" w14:textId="77777777" w:rsidR="00734C11" w:rsidRDefault="00734C11" w:rsidP="00795E78"/>
    <w:p w14:paraId="6FC45CF9" w14:textId="77777777" w:rsidR="00734C11" w:rsidRDefault="00734C11" w:rsidP="00795E78"/>
    <w:p w14:paraId="5B2FA38F" w14:textId="77777777" w:rsidR="00734C11" w:rsidRDefault="00734C11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883A" w14:textId="77777777" w:rsidR="00660278" w:rsidRDefault="006602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EF6AF4" wp14:editId="35BFB1C1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9648000" cy="1460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48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AC0D553" id="Rectangle 2" o:spid="_x0000_s1026" style="position:absolute;margin-left:.45pt;margin-top:-7.6pt;width:759.7pt;height: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B7CF3" w14:textId="22A4F25A" w:rsidR="00660278" w:rsidRDefault="00660278" w:rsidP="00660278">
    <w:pPr>
      <w:pStyle w:val="Fuzeile"/>
      <w:pBdr>
        <w:bottom w:val="single" w:sz="12" w:space="1" w:color="D9DADB"/>
      </w:pBdr>
      <w:ind w:right="0"/>
      <w:jc w:val="left"/>
    </w:pPr>
  </w:p>
  <w:p w14:paraId="2F255DD4" w14:textId="67938D69" w:rsidR="00660278" w:rsidRDefault="00660278" w:rsidP="00660278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855D7DC" wp14:editId="7D70B318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A1E5BB9" w14:textId="771C25C1" w:rsidR="00660278" w:rsidRDefault="00660278" w:rsidP="00660278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046E079" wp14:editId="6817E0E8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55D7DC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4A1E5BB9" w14:textId="771C25C1" w:rsidR="00660278" w:rsidRDefault="00660278" w:rsidP="00660278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046E079" wp14:editId="6817E0E8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478D68E7" w14:textId="77777777" w:rsidR="00660278" w:rsidRDefault="00660278" w:rsidP="00660278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6B76B" w14:textId="77777777" w:rsidR="00734C11" w:rsidRDefault="00734C11" w:rsidP="00795E78">
      <w:r>
        <w:separator/>
      </w:r>
    </w:p>
    <w:p w14:paraId="73276C3E" w14:textId="77777777" w:rsidR="00734C11" w:rsidRDefault="00734C11" w:rsidP="00795E78"/>
    <w:p w14:paraId="4A7087B3" w14:textId="77777777" w:rsidR="00734C11" w:rsidRDefault="00734C11" w:rsidP="00795E78"/>
    <w:p w14:paraId="5A12BD8F" w14:textId="77777777" w:rsidR="00734C11" w:rsidRDefault="00734C11" w:rsidP="00795E78"/>
    <w:p w14:paraId="1BFF077E" w14:textId="77777777" w:rsidR="00734C11" w:rsidRDefault="00734C11" w:rsidP="00795E78"/>
  </w:footnote>
  <w:footnote w:type="continuationSeparator" w:id="0">
    <w:p w14:paraId="26D21259" w14:textId="77777777" w:rsidR="00734C11" w:rsidRDefault="00734C11" w:rsidP="00795E78">
      <w:r>
        <w:continuationSeparator/>
      </w:r>
    </w:p>
    <w:p w14:paraId="6416ACFB" w14:textId="77777777" w:rsidR="00734C11" w:rsidRDefault="00734C11" w:rsidP="00795E78"/>
    <w:p w14:paraId="54F7126B" w14:textId="77777777" w:rsidR="00734C11" w:rsidRDefault="00734C11" w:rsidP="00795E78"/>
    <w:p w14:paraId="258A68AA" w14:textId="77777777" w:rsidR="00734C11" w:rsidRDefault="00734C11" w:rsidP="00795E78"/>
    <w:p w14:paraId="49DE1AC6" w14:textId="77777777" w:rsidR="00734C11" w:rsidRDefault="00734C11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8C19" w14:textId="77777777" w:rsidR="00660278" w:rsidRDefault="006602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E7BA78" wp14:editId="01FD00BB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10692000" cy="75565"/>
              <wp:effectExtent l="0" t="0" r="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9200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4BEB459" id="Rectangle 12" o:spid="_x0000_s1026" style="position:absolute;margin-left:0;margin-top:112.85pt;width:841.9pt;height:5.9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5B58A1C5" w:rsidR="00E3124E" w:rsidRDefault="00A717A9" w:rsidP="00795E78">
    <w:r>
      <w:rPr>
        <w:noProof/>
      </w:rPr>
      <mc:AlternateContent>
        <mc:Choice Requires="wpg">
          <w:drawing>
            <wp:anchor distT="0" distB="0" distL="114300" distR="114300" simplePos="0" relativeHeight="251663872" behindDoc="1" locked="0" layoutInCell="1" allowOverlap="1" wp14:anchorId="7242E8B1" wp14:editId="05335A2C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10688513" cy="1741805"/>
              <wp:effectExtent l="0" t="0" r="0" b="0"/>
              <wp:wrapNone/>
              <wp:docPr id="875827885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88513" cy="1741805"/>
                        <a:chOff x="0" y="0"/>
                        <a:chExt cx="10688513" cy="1741805"/>
                      </a:xfrm>
                    </wpg:grpSpPr>
                    <pic:pic xmlns:pic="http://schemas.openxmlformats.org/drawingml/2006/picture">
                      <pic:nvPicPr>
                        <pic:cNvPr id="5" name="Grafik 2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3128838" y="0"/>
                          <a:ext cx="7559675" cy="1741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199464188" name="Grafik 19946418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7877"/>
                        <a:stretch/>
                      </pic:blipFill>
                      <pic:spPr bwMode="auto">
                        <a:xfrm>
                          <a:off x="0" y="0"/>
                          <a:ext cx="5450205" cy="174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5478E1F1" id="Gruppieren 1" o:spid="_x0000_s1026" style="position:absolute;margin-left:-56.7pt;margin-top:-28.35pt;width:841.6pt;height:137.15pt;z-index:-251652608" coordsize="106885,17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EeAAAAAFJnaHRsb25nAAAE2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I/8AAAAAAAADhCSU0E&#10;FAAAAAAABAAAAAU4QklNBAwAAAAABR8AAAABAAAAoAAAACUAAAHgAABFYAAABQMAGAAB/9j/7QAM&#10;QWRvYmVfQ00AAf/uAA5BZG9iZQBkgAAAAAH/2wCEAAwICAgJCAwJCQwRCwoLERUPDAwPFRgTExUT&#10;ExgRDAwMDAwMEQwMDAwMDAwMDAwMDAwMDAwMDAwMDAwMDAwMDAwBDQsLDQ4NEA4OEBQODg4UFA4O&#10;Dg4UEQwMDAwMEREMDAwMDAwRDAwMDAwMDAwMDAwMDAwMDAwMDAwMDAwMDAwMDP/AABEIACU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D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f/S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P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f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b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19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f/Q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H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/0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f/S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W3N/nZf+Wj/wDQx9+691j9+691737r3Xvfuvde&#10;9+691737r3Xvfuvde9+691737r3Xvfuvde9+691737r3Xvfuvde9+691737r3Xvfuvde9+691737&#10;r3Xvfuvde9+691737r3Xvfuvde9+691737r3Xvfuvde9+691737r3Xvfuvde9+691737r3Xvfuvd&#10;e9+690N/Qf8Ax+GS/wDDarP/AHaYb37r3Ruffuvde9+691737r3Xvfuvde9+691737r3Xvfuvde9&#10;+691737r3X//1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XhLj6Tyy/7ncV/nH/3Tm/9Uf8Aqze/de6x/wA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0" o:spid="_x0000_s1027" type="#_x0000_t75" style="position:absolute;left:31288;width:75597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">
                <v:imagedata r:id="rId2" o:title=""/>
              </v:shape>
              <v:shape id="Grafik 199464188" o:spid="_x0000_s1028" type="#_x0000_t75" style="position:absolute;width:54502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">
                <v:imagedata r:id="rId2" o:title="" cropright="18269f"/>
              </v:shape>
            </v:group>
          </w:pict>
        </mc:Fallback>
      </mc:AlternateContent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67D3618E">
          <wp:extent cx="2119486" cy="696595"/>
          <wp:effectExtent l="0" t="0" r="0" b="8255"/>
          <wp:docPr id="4" name="Grafik 4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3"/>
                  </pic:cNvPr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86F26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27AA8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2B19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17FA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E66E7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60278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4C11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7A9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857B7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zentriert">
    <w:name w:val="Tabelle zentriert"/>
    <w:basedOn w:val="Tabelle-Standard"/>
    <w:rsid w:val="00B857B7"/>
    <w:pPr>
      <w:jc w:val="center"/>
    </w:pPr>
  </w:style>
  <w:style w:type="character" w:customStyle="1" w:styleId="FuzeileZchn">
    <w:name w:val="Fußzeile Zchn"/>
    <w:basedOn w:val="Absatz-Standardschriftart"/>
    <w:link w:val="Fuzeile"/>
    <w:rsid w:val="00660278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pm-ipma.de/politik-gesellschaft/bildung/pm-an-schulen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5A3A1F-8E2A-4AD8-AD06-9A80BDC99CF4}"/>
</file>

<file path=customXml/itemProps2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20</Words>
  <Characters>111</Characters>
  <Application>Microsoft Office Word</Application>
  <DocSecurity>0</DocSecurity>
  <Lines>111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10</cp:revision>
  <cp:lastPrinted>2024-06-13T12:07:00Z</cp:lastPrinted>
  <dcterms:created xsi:type="dcterms:W3CDTF">2023-04-16T12:10:00Z</dcterms:created>
  <dcterms:modified xsi:type="dcterms:W3CDTF">2024-06-13T12:07:00Z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